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8E252" w14:textId="77777777" w:rsidR="009C4F85" w:rsidRDefault="009C4F85" w:rsidP="009C4F85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AME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24BF54EF" w14:textId="77777777" w:rsidR="009C4F85" w:rsidRPr="00C2148E" w:rsidRDefault="009C4F85" w:rsidP="009C4F85">
      <w:pPr>
        <w:tabs>
          <w:tab w:val="left" w:pos="720"/>
        </w:tabs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Prittlewell</w:t>
      </w:r>
      <w:proofErr w:type="spellEnd"/>
      <w:r>
        <w:rPr>
          <w:rFonts w:ascii="Times New Roman" w:hAnsi="Times New Roman" w:cs="Times New Roman"/>
          <w:sz w:val="24"/>
          <w:szCs w:val="24"/>
        </w:rPr>
        <w:t>, Essex.</w:t>
      </w:r>
    </w:p>
    <w:p w14:paraId="5B2A1317" w14:textId="77777777" w:rsidR="009C4F85" w:rsidRDefault="009C4F85" w:rsidP="009C4F85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782B3105" w14:textId="77777777" w:rsidR="009C4F85" w:rsidRDefault="009C4F85" w:rsidP="009C4F85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2C047A97" w14:textId="77777777" w:rsidR="009C4F85" w:rsidRDefault="009C4F85" w:rsidP="009C4F85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Jun.1410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to levy and collect in Essex the moiety of the taxes of </w:t>
      </w:r>
    </w:p>
    <w:p w14:paraId="42DFAA61" w14:textId="77777777" w:rsidR="009C4F85" w:rsidRDefault="009C4F85" w:rsidP="009C4F85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 fifteenth and a tenth which were granted to the King at the last Parliament.</w:t>
      </w:r>
    </w:p>
    <w:p w14:paraId="19981592" w14:textId="77777777" w:rsidR="009C4F85" w:rsidRDefault="009C4F85" w:rsidP="009C4F85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(C.F.R. 1405-13 p.179)</w:t>
      </w:r>
    </w:p>
    <w:p w14:paraId="7A803CB4" w14:textId="77777777" w:rsidR="009C4F85" w:rsidRDefault="009C4F85" w:rsidP="009C4F85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24A5CE36" w14:textId="77777777" w:rsidR="009C4F85" w:rsidRDefault="009C4F85" w:rsidP="009C4F85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07E4BB2C" w14:textId="77777777" w:rsidR="009C4F85" w:rsidRDefault="009C4F85" w:rsidP="009C4F85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July 2022</w:t>
      </w:r>
    </w:p>
    <w:p w14:paraId="335072E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9794B" w14:textId="77777777" w:rsidR="009C4F85" w:rsidRDefault="009C4F85" w:rsidP="009139A6">
      <w:r>
        <w:separator/>
      </w:r>
    </w:p>
  </w:endnote>
  <w:endnote w:type="continuationSeparator" w:id="0">
    <w:p w14:paraId="1E498403" w14:textId="77777777" w:rsidR="009C4F85" w:rsidRDefault="009C4F8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7554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73CC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237D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46D3F" w14:textId="77777777" w:rsidR="009C4F85" w:rsidRDefault="009C4F85" w:rsidP="009139A6">
      <w:r>
        <w:separator/>
      </w:r>
    </w:p>
  </w:footnote>
  <w:footnote w:type="continuationSeparator" w:id="0">
    <w:p w14:paraId="572ED436" w14:textId="77777777" w:rsidR="009C4F85" w:rsidRDefault="009C4F8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297C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964E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2B4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F85"/>
    <w:rsid w:val="000666E0"/>
    <w:rsid w:val="002510B7"/>
    <w:rsid w:val="005C130B"/>
    <w:rsid w:val="00826F5C"/>
    <w:rsid w:val="009139A6"/>
    <w:rsid w:val="009448BB"/>
    <w:rsid w:val="00947624"/>
    <w:rsid w:val="009C4F85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45FB9"/>
  <w15:chartTrackingRefBased/>
  <w15:docId w15:val="{EB64D295-BC13-4068-9071-AD48062DC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4F85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2023-11-16T20:10:00Z</dcterms:created>
  <dcterms:modified xsi:type="dcterms:W3CDTF">2023-11-16T20:11:00Z</dcterms:modified>
</cp:coreProperties>
</file>